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ABBE0" w14:textId="77777777" w:rsidR="00E83016" w:rsidRDefault="00680472">
      <w:pPr>
        <w:spacing w:line="32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/>
          <w:b/>
          <w:bCs/>
          <w:sz w:val="32"/>
          <w:szCs w:val="32"/>
        </w:rPr>
        <w:t>國立臺北科技大學　校外實習單位基本資料表</w:t>
      </w:r>
    </w:p>
    <w:tbl>
      <w:tblPr>
        <w:tblW w:w="1029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7"/>
        <w:gridCol w:w="3252"/>
        <w:gridCol w:w="425"/>
        <w:gridCol w:w="1276"/>
        <w:gridCol w:w="1788"/>
        <w:gridCol w:w="1857"/>
      </w:tblGrid>
      <w:tr w:rsidR="00E83016" w14:paraId="32089226" w14:textId="77777777">
        <w:tblPrEx>
          <w:tblCellMar>
            <w:top w:w="0" w:type="dxa"/>
            <w:bottom w:w="0" w:type="dxa"/>
          </w:tblCellMar>
        </w:tblPrEx>
        <w:trPr>
          <w:cantSplit/>
          <w:trHeight w:val="494"/>
        </w:trPr>
        <w:tc>
          <w:tcPr>
            <w:tcW w:w="169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E65C4F" w14:textId="77777777" w:rsidR="00E83016" w:rsidRDefault="00680472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</w:rPr>
              <w:t>公司名稱</w:t>
            </w:r>
          </w:p>
        </w:tc>
        <w:tc>
          <w:tcPr>
            <w:tcW w:w="8598" w:type="dxa"/>
            <w:gridSpan w:val="5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703E09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E83016" w14:paraId="5007CFB5" w14:textId="77777777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697" w:type="dxa"/>
            <w:tcBorders>
              <w:top w:val="single" w:sz="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DB7C19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公會會員</w:t>
            </w:r>
          </w:p>
        </w:tc>
        <w:tc>
          <w:tcPr>
            <w:tcW w:w="8598" w:type="dxa"/>
            <w:gridSpan w:val="5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3478B7" w14:textId="77777777" w:rsidR="00E83016" w:rsidRDefault="00680472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□</w:t>
            </w:r>
            <w:r>
              <w:rPr>
                <w:rFonts w:ascii="標楷體" w:eastAsia="標楷體" w:hAnsi="標楷體"/>
                <w:sz w:val="28"/>
              </w:rPr>
              <w:t>是，公會名稱：</w:t>
            </w:r>
            <w:r>
              <w:rPr>
                <w:rFonts w:ascii="標楷體" w:eastAsia="標楷體" w:hAnsi="標楷體"/>
                <w:sz w:val="28"/>
              </w:rPr>
              <w:t>_________________________  □</w:t>
            </w:r>
            <w:r>
              <w:rPr>
                <w:rFonts w:ascii="標楷體" w:eastAsia="標楷體" w:hAnsi="標楷體"/>
                <w:sz w:val="28"/>
              </w:rPr>
              <w:t>否</w:t>
            </w:r>
          </w:p>
        </w:tc>
      </w:tr>
      <w:tr w:rsidR="00E83016" w14:paraId="1E798BAA" w14:textId="77777777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697" w:type="dxa"/>
            <w:tcBorders>
              <w:top w:val="single" w:sz="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83AAE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實習時間</w:t>
            </w:r>
          </w:p>
        </w:tc>
        <w:tc>
          <w:tcPr>
            <w:tcW w:w="8598" w:type="dxa"/>
            <w:gridSpan w:val="5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AFFC93" w14:textId="77777777" w:rsidR="00E83016" w:rsidRDefault="00680472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年</w:t>
            </w: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月</w:t>
            </w: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日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至</w:t>
            </w:r>
            <w:r>
              <w:rPr>
                <w:rFonts w:ascii="標楷體" w:eastAsia="標楷體" w:hAnsi="標楷體"/>
                <w:sz w:val="28"/>
              </w:rPr>
              <w:t xml:space="preserve"> _____</w:t>
            </w:r>
            <w:r>
              <w:rPr>
                <w:rFonts w:ascii="標楷體" w:eastAsia="標楷體" w:hAnsi="標楷體"/>
                <w:sz w:val="28"/>
              </w:rPr>
              <w:t>年</w:t>
            </w: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月</w:t>
            </w: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日止</w:t>
            </w:r>
          </w:p>
        </w:tc>
      </w:tr>
      <w:tr w:rsidR="00E83016" w14:paraId="16F292CA" w14:textId="77777777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EFC0C4" w14:textId="77777777" w:rsidR="00E83016" w:rsidRDefault="00680472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pacing w:val="70"/>
                <w:kern w:val="0"/>
                <w:sz w:val="28"/>
              </w:rPr>
              <w:t>負責</w:t>
            </w:r>
            <w:r>
              <w:rPr>
                <w:rFonts w:ascii="標楷體" w:eastAsia="標楷體" w:hAnsi="標楷體"/>
                <w:kern w:val="0"/>
                <w:sz w:val="28"/>
              </w:rPr>
              <w:t>人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2E80A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C6A06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統一編號</w:t>
            </w:r>
          </w:p>
        </w:tc>
        <w:tc>
          <w:tcPr>
            <w:tcW w:w="3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8C5054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E83016" w14:paraId="23DEBF9B" w14:textId="77777777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F614FD" w14:textId="77777777" w:rsidR="00E83016" w:rsidRDefault="00680472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pacing w:val="70"/>
                <w:kern w:val="0"/>
                <w:sz w:val="28"/>
              </w:rPr>
              <w:t>聯絡</w:t>
            </w:r>
            <w:r>
              <w:rPr>
                <w:rFonts w:ascii="標楷體" w:eastAsia="標楷體" w:hAnsi="標楷體"/>
                <w:kern w:val="0"/>
                <w:sz w:val="28"/>
              </w:rPr>
              <w:t>人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90244B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CD5126" w14:textId="77777777" w:rsidR="00E83016" w:rsidRDefault="00680472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pacing w:val="280"/>
                <w:kern w:val="0"/>
                <w:sz w:val="28"/>
              </w:rPr>
              <w:t>職</w:t>
            </w:r>
            <w:r>
              <w:rPr>
                <w:rFonts w:ascii="標楷體" w:eastAsia="標楷體" w:hAnsi="標楷體"/>
                <w:kern w:val="0"/>
                <w:sz w:val="28"/>
              </w:rPr>
              <w:t>稱</w:t>
            </w:r>
          </w:p>
        </w:tc>
        <w:tc>
          <w:tcPr>
            <w:tcW w:w="3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AEFAF8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E83016" w14:paraId="083164E4" w14:textId="7777777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696A09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聯絡電話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5B51B" w14:textId="77777777" w:rsidR="00E83016" w:rsidRDefault="00680472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(  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D1C4D8" w14:textId="77777777" w:rsidR="00E83016" w:rsidRDefault="00680472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pacing w:val="280"/>
                <w:kern w:val="0"/>
                <w:sz w:val="28"/>
              </w:rPr>
              <w:t>傳</w:t>
            </w:r>
            <w:r>
              <w:rPr>
                <w:rFonts w:ascii="標楷體" w:eastAsia="標楷體" w:hAnsi="標楷體"/>
                <w:kern w:val="0"/>
                <w:sz w:val="28"/>
              </w:rPr>
              <w:t>真</w:t>
            </w:r>
          </w:p>
        </w:tc>
        <w:tc>
          <w:tcPr>
            <w:tcW w:w="3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796C01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E83016" w14:paraId="3600D2FF" w14:textId="77777777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8427C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聯絡人</w:t>
            </w:r>
          </w:p>
          <w:p w14:paraId="741B9012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E-mail</w:t>
            </w:r>
          </w:p>
        </w:tc>
        <w:tc>
          <w:tcPr>
            <w:tcW w:w="85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72FA7F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E83016" w14:paraId="5543C36D" w14:textId="77777777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AB59F3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公司地址</w:t>
            </w:r>
          </w:p>
        </w:tc>
        <w:tc>
          <w:tcPr>
            <w:tcW w:w="85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6ACE6" w14:textId="77777777" w:rsidR="00E83016" w:rsidRDefault="00680472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□□□□□</w:t>
            </w:r>
          </w:p>
        </w:tc>
      </w:tr>
      <w:tr w:rsidR="00E83016" w14:paraId="48907B9B" w14:textId="77777777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D1E91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公司網址</w:t>
            </w:r>
          </w:p>
        </w:tc>
        <w:tc>
          <w:tcPr>
            <w:tcW w:w="85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7A5EB7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E83016" w14:paraId="3DD5C5D5" w14:textId="77777777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2BD14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簡介及營業項目</w:t>
            </w:r>
          </w:p>
        </w:tc>
        <w:tc>
          <w:tcPr>
            <w:tcW w:w="85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7C84F4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  <w:p w14:paraId="56055291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  <w:p w14:paraId="253D5AEC" w14:textId="77777777" w:rsidR="00E83016" w:rsidRDefault="00E83016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E83016" w14:paraId="28A7D736" w14:textId="77777777">
        <w:tblPrEx>
          <w:tblCellMar>
            <w:top w:w="0" w:type="dxa"/>
            <w:bottom w:w="0" w:type="dxa"/>
          </w:tblCellMar>
        </w:tblPrEx>
        <w:trPr>
          <w:cantSplit/>
          <w:trHeight w:val="2048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135BC3" w14:textId="77777777" w:rsidR="00E83016" w:rsidRDefault="00680472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pacing w:val="70"/>
                <w:kern w:val="0"/>
                <w:sz w:val="28"/>
              </w:rPr>
              <w:t>產業</w:t>
            </w:r>
            <w:r>
              <w:rPr>
                <w:rFonts w:ascii="標楷體" w:eastAsia="標楷體" w:hAnsi="標楷體"/>
                <w:kern w:val="0"/>
                <w:sz w:val="28"/>
              </w:rPr>
              <w:t>別</w:t>
            </w:r>
          </w:p>
        </w:tc>
        <w:tc>
          <w:tcPr>
            <w:tcW w:w="8598" w:type="dxa"/>
            <w:gridSpan w:val="5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B42A71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□B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 xml:space="preserve">礦業及土石採取　　　　</w:t>
            </w: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D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 xml:space="preserve">電力及燃氣供應　　　</w:t>
            </w: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F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營建工程、土木工程</w:t>
            </w:r>
          </w:p>
          <w:p w14:paraId="6CCD32C0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C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製造業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(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包含科技半導體、生技醫藥、原料製造供應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)</w:t>
            </w:r>
          </w:p>
          <w:p w14:paraId="1720D9C7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E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 xml:space="preserve">用水供應汙染整治　　　</w:t>
            </w: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G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 xml:space="preserve">批發零售　　　　　　</w:t>
            </w: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I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住宿餐飲</w:t>
            </w:r>
          </w:p>
          <w:p w14:paraId="624F5BAB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J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出版影音傳播資通訊服務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(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包含影視、電信、系統設置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)</w:t>
            </w:r>
          </w:p>
          <w:p w14:paraId="197C87B0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K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 xml:space="preserve">金融保險　　　　　　　</w:t>
            </w: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L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不動產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(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包含都市更新與規劃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)</w:t>
            </w:r>
          </w:p>
          <w:p w14:paraId="596E393D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M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專業科學及技術服務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(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包含會計、法律、設計、安規檢測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)</w:t>
            </w:r>
          </w:p>
          <w:p w14:paraId="7496ABE1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R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藝術娛樂休閒服務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(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包含藝術、圖書、展演、體育育樂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)</w:t>
            </w:r>
          </w:p>
          <w:p w14:paraId="534CC4F5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P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 xml:space="preserve">教育業　　　　　　　　</w:t>
            </w: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>其他：</w:t>
            </w:r>
            <w:r>
              <w:rPr>
                <w:rFonts w:ascii="標楷體" w:eastAsia="標楷體" w:hAnsi="標楷體"/>
                <w:szCs w:val="24"/>
              </w:rPr>
              <w:t>____________________________</w:t>
            </w:r>
          </w:p>
          <w:p w14:paraId="432CCC56" w14:textId="77777777" w:rsidR="00E83016" w:rsidRDefault="00680472">
            <w:pPr>
              <w:spacing w:line="200" w:lineRule="exact"/>
              <w:jc w:val="right"/>
            </w:pPr>
            <w:r>
              <w:rPr>
                <w:rFonts w:ascii="標楷體" w:eastAsia="標楷體" w:hAnsi="標楷體"/>
                <w:i/>
                <w:iCs/>
                <w:color w:val="808080"/>
                <w:sz w:val="20"/>
              </w:rPr>
              <w:t>請參考行政院主計處行業分類</w:t>
            </w:r>
          </w:p>
        </w:tc>
      </w:tr>
      <w:tr w:rsidR="00E83016" w14:paraId="0EAA940E" w14:textId="77777777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169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F7EF89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提供實習學生</w:t>
            </w:r>
          </w:p>
          <w:p w14:paraId="47AD2818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膳、宿狀況</w:t>
            </w:r>
          </w:p>
        </w:tc>
        <w:tc>
          <w:tcPr>
            <w:tcW w:w="3677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80BF1" w14:textId="77777777" w:rsidR="00E83016" w:rsidRDefault="00680472">
            <w:pPr>
              <w:spacing w:line="2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有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  □</w:t>
            </w:r>
            <w:r>
              <w:rPr>
                <w:rFonts w:ascii="標楷體" w:eastAsia="標楷體" w:hAnsi="標楷體"/>
                <w:sz w:val="26"/>
                <w:szCs w:val="26"/>
              </w:rPr>
              <w:t>無</w:t>
            </w:r>
          </w:p>
          <w:p w14:paraId="591EF39E" w14:textId="77777777" w:rsidR="00E83016" w:rsidRDefault="00680472">
            <w:pPr>
              <w:spacing w:line="2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其他＿＿＿＿＿＿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74D0CA" w14:textId="77777777" w:rsidR="00E83016" w:rsidRDefault="00680472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休假方式</w:t>
            </w:r>
          </w:p>
        </w:tc>
        <w:tc>
          <w:tcPr>
            <w:tcW w:w="364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7A8770" w14:textId="77777777" w:rsidR="00E83016" w:rsidRDefault="00E83016">
            <w:pPr>
              <w:spacing w:line="2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83016" w14:paraId="7A8E2A7E" w14:textId="77777777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E91B0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提供實習學生</w:t>
            </w:r>
          </w:p>
          <w:p w14:paraId="0127D40C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保險狀況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FE924B" w14:textId="77777777" w:rsidR="00E83016" w:rsidRDefault="00680472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勞保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□</w:t>
            </w:r>
            <w:r>
              <w:rPr>
                <w:rFonts w:ascii="標楷體" w:eastAsia="標楷體" w:hAnsi="標楷體"/>
                <w:sz w:val="26"/>
                <w:szCs w:val="26"/>
              </w:rPr>
              <w:t>健保</w:t>
            </w:r>
          </w:p>
          <w:p w14:paraId="143F4175" w14:textId="77777777" w:rsidR="00E83016" w:rsidRDefault="00680472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團體保險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EEE68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交通狀況</w:t>
            </w:r>
          </w:p>
        </w:tc>
        <w:tc>
          <w:tcPr>
            <w:tcW w:w="3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CD01DF" w14:textId="77777777" w:rsidR="00E83016" w:rsidRDefault="00680472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自理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□</w:t>
            </w:r>
            <w:r>
              <w:rPr>
                <w:rFonts w:ascii="標楷體" w:eastAsia="標楷體" w:hAnsi="標楷體"/>
                <w:sz w:val="26"/>
                <w:szCs w:val="26"/>
              </w:rPr>
              <w:t>交通車</w:t>
            </w:r>
          </w:p>
          <w:p w14:paraId="2FCD85AE" w14:textId="77777777" w:rsidR="00E83016" w:rsidRDefault="00680472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其他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_____________________</w:t>
            </w:r>
          </w:p>
        </w:tc>
      </w:tr>
      <w:tr w:rsidR="00E83016" w14:paraId="29AC3D86" w14:textId="77777777">
        <w:tblPrEx>
          <w:tblCellMar>
            <w:top w:w="0" w:type="dxa"/>
            <w:bottom w:w="0" w:type="dxa"/>
          </w:tblCellMar>
        </w:tblPrEx>
        <w:trPr>
          <w:cantSplit/>
          <w:trHeight w:val="449"/>
        </w:trPr>
        <w:tc>
          <w:tcPr>
            <w:tcW w:w="169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10C26" w14:textId="77777777" w:rsidR="00E83016" w:rsidRDefault="00680472">
            <w:pPr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bCs/>
                <w:sz w:val="26"/>
                <w:szCs w:val="26"/>
              </w:rPr>
              <w:t>系所</w:t>
            </w:r>
          </w:p>
        </w:tc>
        <w:tc>
          <w:tcPr>
            <w:tcW w:w="325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3BE8B2" w14:textId="77777777" w:rsidR="00E83016" w:rsidRDefault="00680472">
            <w:pPr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bCs/>
                <w:sz w:val="26"/>
                <w:szCs w:val="26"/>
              </w:rPr>
              <w:t>實習地點及內容</w:t>
            </w:r>
          </w:p>
        </w:tc>
        <w:tc>
          <w:tcPr>
            <w:tcW w:w="42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5AB4CE" w14:textId="77777777" w:rsidR="00E83016" w:rsidRDefault="00680472">
            <w:pPr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bCs/>
                <w:sz w:val="26"/>
                <w:szCs w:val="26"/>
              </w:rPr>
              <w:t>名額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D708E6" w14:textId="77777777" w:rsidR="00E83016" w:rsidRDefault="00680472">
            <w:pPr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bCs/>
                <w:sz w:val="26"/>
                <w:szCs w:val="26"/>
              </w:rPr>
              <w:t>津貼</w:t>
            </w:r>
          </w:p>
        </w:tc>
        <w:tc>
          <w:tcPr>
            <w:tcW w:w="178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7D0CA9" w14:textId="77777777" w:rsidR="00E83016" w:rsidRDefault="00680472">
            <w:pPr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bCs/>
                <w:sz w:val="26"/>
                <w:szCs w:val="26"/>
              </w:rPr>
              <w:t>修習課程要求</w:t>
            </w:r>
          </w:p>
        </w:tc>
        <w:tc>
          <w:tcPr>
            <w:tcW w:w="1857" w:type="dxa"/>
            <w:tcBorders>
              <w:top w:val="single" w:sz="18" w:space="0" w:color="000000"/>
              <w:left w:val="single" w:sz="4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5B9692" w14:textId="77777777" w:rsidR="00E83016" w:rsidRDefault="00680472">
            <w:pPr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bCs/>
                <w:sz w:val="26"/>
                <w:szCs w:val="26"/>
              </w:rPr>
              <w:t>需求條件</w:t>
            </w:r>
          </w:p>
        </w:tc>
      </w:tr>
      <w:tr w:rsidR="00E83016" w14:paraId="5C6444C2" w14:textId="77777777">
        <w:tblPrEx>
          <w:tblCellMar>
            <w:top w:w="0" w:type="dxa"/>
            <w:bottom w:w="0" w:type="dxa"/>
          </w:tblCellMar>
        </w:tblPrEx>
        <w:trPr>
          <w:cantSplit/>
          <w:trHeight w:val="1237"/>
        </w:trPr>
        <w:tc>
          <w:tcPr>
            <w:tcW w:w="1697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C11964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7F7C1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地點縣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/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市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/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區</w:t>
            </w: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>請詳述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  <w:p w14:paraId="6CE88C90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內容</w:t>
            </w: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>請詳述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656E45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440D95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月薪</w:t>
            </w:r>
          </w:p>
          <w:p w14:paraId="53C9CFAA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時薪</w:t>
            </w:r>
          </w:p>
          <w:p w14:paraId="003091FD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其他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D5998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無</w:t>
            </w:r>
          </w:p>
          <w:p w14:paraId="32430F63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課程名稱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1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  <w:p w14:paraId="51B211CB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  <w:p w14:paraId="376187DE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課程名稱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2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  <w:p w14:paraId="33A61170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F7BB99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證照：</w:t>
            </w:r>
          </w:p>
          <w:p w14:paraId="2EE4A21E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  <w:p w14:paraId="142C21F5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其他：</w:t>
            </w:r>
          </w:p>
          <w:p w14:paraId="7C1F6B4C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</w:tr>
      <w:tr w:rsidR="00E83016" w14:paraId="1C7A0750" w14:textId="77777777">
        <w:tblPrEx>
          <w:tblCellMar>
            <w:top w:w="0" w:type="dxa"/>
            <w:bottom w:w="0" w:type="dxa"/>
          </w:tblCellMar>
        </w:tblPrEx>
        <w:trPr>
          <w:cantSplit/>
          <w:trHeight w:val="1428"/>
        </w:trPr>
        <w:tc>
          <w:tcPr>
            <w:tcW w:w="1697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AEB3F3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A3338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地點縣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/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市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/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區</w:t>
            </w: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>請詳述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  <w:p w14:paraId="0DCB98D4" w14:textId="77777777" w:rsidR="00E83016" w:rsidRDefault="00680472">
            <w:pPr>
              <w:spacing w:line="260" w:lineRule="exact"/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內容</w:t>
            </w: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>請詳述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2BA4F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A24982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月薪</w:t>
            </w:r>
          </w:p>
          <w:p w14:paraId="69EACDC6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時薪</w:t>
            </w:r>
          </w:p>
          <w:p w14:paraId="6FE5250E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其他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B7B27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□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無</w:t>
            </w:r>
          </w:p>
          <w:p w14:paraId="4D4064C1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課程名稱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1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  <w:p w14:paraId="3A6614EF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  <w:p w14:paraId="793DDFF9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課程名稱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2</w:t>
            </w: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：</w:t>
            </w:r>
          </w:p>
          <w:p w14:paraId="55C65AC7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55FEE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證照：</w:t>
            </w:r>
          </w:p>
          <w:p w14:paraId="3E8E0CEC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  <w:p w14:paraId="6A927CF1" w14:textId="77777777" w:rsidR="00E83016" w:rsidRDefault="00680472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  <w:t>其他：</w:t>
            </w:r>
          </w:p>
          <w:p w14:paraId="10D02722" w14:textId="77777777" w:rsidR="00E83016" w:rsidRDefault="00E83016">
            <w:pPr>
              <w:spacing w:line="260" w:lineRule="exact"/>
              <w:rPr>
                <w:rFonts w:ascii="標楷體" w:eastAsia="標楷體" w:hAnsi="標楷體" w:cs="Arial"/>
                <w:color w:val="343434"/>
                <w:szCs w:val="24"/>
                <w:shd w:val="clear" w:color="auto" w:fill="FFFFFF"/>
              </w:rPr>
            </w:pPr>
          </w:p>
        </w:tc>
      </w:tr>
      <w:tr w:rsidR="00E83016" w14:paraId="1B82A6B1" w14:textId="777777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77583D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留用學生</w:t>
            </w:r>
          </w:p>
          <w:p w14:paraId="4D80DD46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福利規劃</w:t>
            </w:r>
          </w:p>
        </w:tc>
        <w:tc>
          <w:tcPr>
            <w:tcW w:w="85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59A59" w14:textId="77777777" w:rsidR="00E83016" w:rsidRDefault="00680472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無　　</w:t>
            </w: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實習年資列入正式人員工作年資</w:t>
            </w:r>
          </w:p>
          <w:p w14:paraId="48EF32F4" w14:textId="77777777" w:rsidR="00E83016" w:rsidRDefault="00680472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其他：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_________________________________________________</w:t>
            </w:r>
          </w:p>
        </w:tc>
      </w:tr>
      <w:tr w:rsidR="00E83016" w14:paraId="2A8B5B47" w14:textId="777777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69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4184ED" w14:textId="77777777" w:rsidR="00E83016" w:rsidRDefault="00680472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合作機會</w:t>
            </w:r>
          </w:p>
        </w:tc>
        <w:tc>
          <w:tcPr>
            <w:tcW w:w="8598" w:type="dxa"/>
            <w:gridSpan w:val="5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9573E1" w14:textId="77777777" w:rsidR="00E83016" w:rsidRDefault="00680472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廠商申請　　　</w:t>
            </w:r>
            <w:r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學生姓名</w:t>
            </w:r>
            <w:r>
              <w:rPr>
                <w:rFonts w:ascii="標楷體" w:eastAsia="標楷體" w:hAnsi="標楷體"/>
                <w:sz w:val="26"/>
                <w:szCs w:val="26"/>
              </w:rPr>
              <w:t>________</w:t>
            </w:r>
            <w:r>
              <w:rPr>
                <w:rFonts w:ascii="標楷體" w:eastAsia="標楷體" w:hAnsi="標楷體"/>
                <w:sz w:val="26"/>
                <w:szCs w:val="26"/>
              </w:rPr>
              <w:t>、學號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</w:t>
            </w:r>
            <w:r>
              <w:rPr>
                <w:rFonts w:ascii="標楷體" w:eastAsia="標楷體" w:hAnsi="標楷體"/>
                <w:sz w:val="26"/>
                <w:szCs w:val="26"/>
              </w:rPr>
              <w:t>、班級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</w:t>
            </w:r>
          </w:p>
        </w:tc>
      </w:tr>
    </w:tbl>
    <w:p w14:paraId="3F3972C8" w14:textId="77777777" w:rsidR="00E83016" w:rsidRDefault="00680472">
      <w:pPr>
        <w:spacing w:before="177" w:line="200" w:lineRule="exact"/>
        <w:jc w:val="right"/>
      </w:pPr>
      <w:r>
        <w:rPr>
          <w:rFonts w:ascii="標楷體" w:eastAsia="標楷體" w:hAnsi="標楷體"/>
          <w:sz w:val="20"/>
          <w:szCs w:val="16"/>
        </w:rPr>
        <w:t>表一流程：申請單位</w:t>
      </w:r>
      <w:r>
        <w:rPr>
          <w:rFonts w:ascii="標楷體" w:eastAsia="標楷體" w:hAnsi="標楷體"/>
          <w:sz w:val="20"/>
          <w:szCs w:val="16"/>
        </w:rPr>
        <w:t>→</w:t>
      </w:r>
      <w:r>
        <w:rPr>
          <w:rFonts w:ascii="標楷體" w:eastAsia="標楷體" w:hAnsi="標楷體"/>
          <w:sz w:val="20"/>
          <w:szCs w:val="16"/>
        </w:rPr>
        <w:t>系所彙存正本</w:t>
      </w:r>
      <w:r>
        <w:rPr>
          <w:rFonts w:ascii="標楷體" w:eastAsia="標楷體" w:hAnsi="標楷體"/>
          <w:sz w:val="20"/>
          <w:szCs w:val="16"/>
        </w:rPr>
        <w:t>→</w:t>
      </w:r>
      <w:r>
        <w:rPr>
          <w:rFonts w:ascii="標楷體" w:eastAsia="標楷體" w:hAnsi="標楷體"/>
          <w:sz w:val="20"/>
          <w:szCs w:val="16"/>
        </w:rPr>
        <w:t>影本送研發處</w:t>
      </w:r>
    </w:p>
    <w:sectPr w:rsidR="00E83016">
      <w:headerReference w:type="default" r:id="rId6"/>
      <w:footerReference w:type="default" r:id="rId7"/>
      <w:pgSz w:w="11906" w:h="16838"/>
      <w:pgMar w:top="851" w:right="851" w:bottom="851" w:left="851" w:header="567" w:footer="567" w:gutter="0"/>
      <w:pgNumType w:start="1"/>
      <w:cols w:space="720"/>
      <w:docGrid w:type="line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0FF08" w14:textId="77777777" w:rsidR="00680472" w:rsidRDefault="00680472">
      <w:r>
        <w:separator/>
      </w:r>
    </w:p>
  </w:endnote>
  <w:endnote w:type="continuationSeparator" w:id="0">
    <w:p w14:paraId="1E0ACC23" w14:textId="77777777" w:rsidR="00680472" w:rsidRDefault="0068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A2F9" w14:textId="77777777" w:rsidR="00FF3455" w:rsidRDefault="00680472">
    <w:pPr>
      <w:jc w:val="right"/>
      <w:rPr>
        <w:sz w:val="18"/>
      </w:rPr>
    </w:pPr>
    <w:r>
      <w:rPr>
        <w:sz w:val="18"/>
      </w:rPr>
      <w:t>112.09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30AF2" w14:textId="77777777" w:rsidR="00680472" w:rsidRDefault="00680472">
      <w:r>
        <w:rPr>
          <w:color w:val="000000"/>
        </w:rPr>
        <w:separator/>
      </w:r>
    </w:p>
  </w:footnote>
  <w:footnote w:type="continuationSeparator" w:id="0">
    <w:p w14:paraId="1F66B5F1" w14:textId="77777777" w:rsidR="00680472" w:rsidRDefault="00680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E2AB" w14:textId="77777777" w:rsidR="00FF3455" w:rsidRDefault="00680472">
    <w:pPr>
      <w:pStyle w:val="a6"/>
      <w:rPr>
        <w:rFonts w:ascii="標楷體" w:eastAsia="標楷體" w:hAnsi="標楷體"/>
      </w:rPr>
    </w:pPr>
    <w:r>
      <w:rPr>
        <w:rFonts w:ascii="標楷體" w:eastAsia="標楷體" w:hAnsi="標楷體"/>
      </w:rPr>
      <w:t>表一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83016"/>
    <w:rsid w:val="00680472"/>
    <w:rsid w:val="00D73E25"/>
    <w:rsid w:val="00E8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8751B"/>
  <w15:docId w15:val="{3BC5EA58-55EE-49FE-BEF1-34CAB7B61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User-033528</dc:creator>
  <dc:description/>
  <cp:lastModifiedBy>D Wee</cp:lastModifiedBy>
  <cp:revision>2</cp:revision>
  <dcterms:created xsi:type="dcterms:W3CDTF">2024-06-04T13:35:00Z</dcterms:created>
  <dcterms:modified xsi:type="dcterms:W3CDTF">2024-06-04T13:35:00Z</dcterms:modified>
</cp:coreProperties>
</file>